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ED0F44" w:rsidRPr="00ED0F44">
        <w:rPr>
          <w:rFonts w:eastAsia="Arial"/>
          <w:b/>
          <w:kern w:val="3"/>
          <w:sz w:val="24"/>
          <w:szCs w:val="24"/>
          <w:lang w:eastAsia="zh-CN"/>
        </w:rPr>
        <w:t>ул. Академика Глушко, д. 17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C7919" w:rsidRPr="00FC791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D0F44" w:rsidRPr="00ED0F44">
        <w:rPr>
          <w:b/>
          <w:color w:val="000000"/>
          <w:kern w:val="3"/>
          <w:sz w:val="24"/>
          <w:szCs w:val="24"/>
          <w:lang w:eastAsia="zh-CN" w:bidi="hi-IN"/>
        </w:rPr>
        <w:t>7 800 000,00</w:t>
      </w:r>
      <w:r w:rsidR="00ED0F4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D0F44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2704C6" w:rsidRPr="002704C6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2704C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D0F44" w:rsidRPr="00ED0F44">
        <w:rPr>
          <w:b/>
          <w:bCs/>
          <w:color w:val="000000"/>
          <w:kern w:val="3"/>
          <w:sz w:val="24"/>
          <w:szCs w:val="24"/>
          <w:lang w:eastAsia="zh-CN" w:bidi="hi-IN"/>
        </w:rPr>
        <w:t>117 000,00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0F44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C7919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8E91F-2602-4DD1-83A4-AA653C7F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2024-06-19T10:45:00Z</dcterms:created>
  <dcterms:modified xsi:type="dcterms:W3CDTF">2024-07-01T12:03:00Z</dcterms:modified>
</cp:coreProperties>
</file>